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07954" w14:textId="0CB4AEFF" w:rsidR="006B2F86" w:rsidRDefault="00DD5249" w:rsidP="00E71FC3">
      <w:pPr>
        <w:pStyle w:val="NoSpacing"/>
      </w:pPr>
      <w:r>
        <w:rPr>
          <w:u w:val="single"/>
        </w:rPr>
        <w:t>Margaret MARTIN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14:paraId="0AAA152D" w14:textId="39FB1D17" w:rsidR="00DD5249" w:rsidRDefault="00DD5249" w:rsidP="00E71FC3">
      <w:pPr>
        <w:pStyle w:val="NoSpacing"/>
      </w:pPr>
    </w:p>
    <w:p w14:paraId="7197C89B" w14:textId="66F7C690" w:rsidR="00DD5249" w:rsidRDefault="00DD5249" w:rsidP="00E71FC3">
      <w:pPr>
        <w:pStyle w:val="NoSpacing"/>
      </w:pPr>
    </w:p>
    <w:p w14:paraId="4A895DA6" w14:textId="6A8AA286" w:rsidR="00DD5249" w:rsidRDefault="00DD5249" w:rsidP="00E71FC3">
      <w:pPr>
        <w:pStyle w:val="NoSpacing"/>
      </w:pPr>
      <w:r>
        <w:t>Daughter of Richard Martin of Kent.   (H.P. p.855)</w:t>
      </w:r>
    </w:p>
    <w:p w14:paraId="6389D973" w14:textId="706A435B" w:rsidR="00DD5249" w:rsidRDefault="00DD5249" w:rsidP="00E71FC3">
      <w:pPr>
        <w:pStyle w:val="NoSpacing"/>
      </w:pPr>
      <w:r>
        <w:t xml:space="preserve">= John </w:t>
      </w:r>
      <w:proofErr w:type="spellStart"/>
      <w:r>
        <w:t>Tichbourne</w:t>
      </w:r>
      <w:proofErr w:type="spellEnd"/>
      <w:r>
        <w:t xml:space="preserve"> of </w:t>
      </w:r>
      <w:proofErr w:type="spellStart"/>
      <w:r>
        <w:t>Tichbourne</w:t>
      </w:r>
      <w:proofErr w:type="spellEnd"/>
      <w:r>
        <w:t>, Hampshire(</w:t>
      </w:r>
      <w:proofErr w:type="gramStart"/>
      <w:r>
        <w:t>d.1498)(</w:t>
      </w:r>
      <w:proofErr w:type="gramEnd"/>
      <w:r>
        <w:t>q.v.).   (ibid.)</w:t>
      </w:r>
    </w:p>
    <w:p w14:paraId="37A6FD1C" w14:textId="7AC7A45B" w:rsidR="00DD5249" w:rsidRDefault="00DD5249" w:rsidP="00E71FC3">
      <w:pPr>
        <w:pStyle w:val="NoSpacing"/>
      </w:pPr>
      <w:r>
        <w:t xml:space="preserve">Children:   </w:t>
      </w:r>
      <w:proofErr w:type="gramStart"/>
      <w:r>
        <w:t>William(</w:t>
      </w:r>
      <w:proofErr w:type="gramEnd"/>
      <w:r>
        <w:t>o.s.p.1458), Nicholas(q.v.), Thomas, Henry.  (ibid.)</w:t>
      </w:r>
    </w:p>
    <w:p w14:paraId="57F92760" w14:textId="0C687282" w:rsidR="00DD5249" w:rsidRDefault="00DD5249" w:rsidP="00E71FC3">
      <w:pPr>
        <w:pStyle w:val="NoSpacing"/>
      </w:pPr>
    </w:p>
    <w:p w14:paraId="1DFD9688" w14:textId="2484A6D1" w:rsidR="00DD5249" w:rsidRDefault="00DD5249" w:rsidP="00E71FC3">
      <w:pPr>
        <w:pStyle w:val="NoSpacing"/>
      </w:pPr>
    </w:p>
    <w:p w14:paraId="10005760" w14:textId="27705BAE" w:rsidR="00DD5249" w:rsidRPr="00DD5249" w:rsidRDefault="00DD5249" w:rsidP="00E71FC3">
      <w:pPr>
        <w:pStyle w:val="NoSpacing"/>
      </w:pPr>
      <w:r>
        <w:t>2 June 2018</w:t>
      </w:r>
      <w:bookmarkStart w:id="0" w:name="_GoBack"/>
      <w:bookmarkEnd w:id="0"/>
    </w:p>
    <w:sectPr w:rsidR="00DD5249" w:rsidRPr="00DD52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425FA" w14:textId="77777777" w:rsidR="00DD5249" w:rsidRDefault="00DD5249" w:rsidP="00E71FC3">
      <w:pPr>
        <w:spacing w:after="0" w:line="240" w:lineRule="auto"/>
      </w:pPr>
      <w:r>
        <w:separator/>
      </w:r>
    </w:p>
  </w:endnote>
  <w:endnote w:type="continuationSeparator" w:id="0">
    <w:p w14:paraId="67D522EA" w14:textId="77777777" w:rsidR="00DD5249" w:rsidRDefault="00DD52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578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09E39" w14:textId="77777777" w:rsidR="00DD5249" w:rsidRDefault="00DD5249" w:rsidP="00E71FC3">
      <w:pPr>
        <w:spacing w:after="0" w:line="240" w:lineRule="auto"/>
      </w:pPr>
      <w:r>
        <w:separator/>
      </w:r>
    </w:p>
  </w:footnote>
  <w:footnote w:type="continuationSeparator" w:id="0">
    <w:p w14:paraId="6597A090" w14:textId="77777777" w:rsidR="00DD5249" w:rsidRDefault="00DD52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249"/>
    <w:rsid w:val="001A7C09"/>
    <w:rsid w:val="00577BD5"/>
    <w:rsid w:val="00656CBA"/>
    <w:rsid w:val="006A1F77"/>
    <w:rsid w:val="00733BE7"/>
    <w:rsid w:val="00AB52E8"/>
    <w:rsid w:val="00B16D3F"/>
    <w:rsid w:val="00BB41AC"/>
    <w:rsid w:val="00DD524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34536"/>
  <w15:chartTrackingRefBased/>
  <w15:docId w15:val="{80292AF0-986E-438A-9461-CD73AB3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2018-06-02T14:54:00Z</dcterms:created>
  <dcterms:modified xsi:type="dcterms:W3CDTF">2018-06-02T14:57:00Z</dcterms:modified>
</cp:coreProperties>
</file>